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AA" w:rsidRDefault="001569A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569AA" w:rsidRDefault="001569A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569AA" w:rsidRDefault="001569A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1569AA" w:rsidRDefault="001569AA" w:rsidP="00E7715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569AA">
        <w:tc>
          <w:tcPr>
            <w:tcW w:w="1384" w:type="dxa"/>
            <w:vMerge w:val="restart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569AA" w:rsidRDefault="001569A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569AA">
        <w:tc>
          <w:tcPr>
            <w:tcW w:w="1384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569AA" w:rsidRPr="003B24BC" w:rsidRDefault="001569A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569AA" w:rsidRDefault="001569AA" w:rsidP="00FE1A55">
            <w:pPr>
              <w:rPr>
                <w:lang w:eastAsia="en-US"/>
              </w:rPr>
            </w:pPr>
          </w:p>
        </w:tc>
      </w:tr>
      <w:tr w:rsidR="001569AA">
        <w:trPr>
          <w:trHeight w:val="2447"/>
        </w:trPr>
        <w:tc>
          <w:tcPr>
            <w:tcW w:w="1384" w:type="dxa"/>
          </w:tcPr>
          <w:p w:rsidR="001569AA" w:rsidRPr="003B24BC" w:rsidRDefault="001569AA" w:rsidP="00FE1A55">
            <w:pPr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Крыгина Е.В.</w:t>
            </w:r>
          </w:p>
        </w:tc>
        <w:tc>
          <w:tcPr>
            <w:tcW w:w="1602" w:type="dxa"/>
          </w:tcPr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Заведующий МКДОУ «Каратабан-ский детский сад </w:t>
            </w:r>
            <w:r w:rsidRPr="003B24BC">
              <w:rPr>
                <w:color w:val="333333"/>
                <w:lang w:eastAsia="en-US"/>
              </w:rPr>
              <w:t>«Солнышко»</w:t>
            </w:r>
          </w:p>
        </w:tc>
        <w:tc>
          <w:tcPr>
            <w:tcW w:w="1079" w:type="dxa"/>
          </w:tcPr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1569AA" w:rsidRPr="003B24BC" w:rsidRDefault="001569AA" w:rsidP="00373AFF">
            <w:pPr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1569AA" w:rsidRPr="009E3441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1569AA" w:rsidRPr="003B24BC" w:rsidRDefault="001569AA" w:rsidP="00FE1A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380689,86</w:t>
            </w:r>
          </w:p>
        </w:tc>
        <w:tc>
          <w:tcPr>
            <w:tcW w:w="1740" w:type="dxa"/>
          </w:tcPr>
          <w:p w:rsidR="001569AA" w:rsidRPr="003B24BC" w:rsidRDefault="001569AA" w:rsidP="00FE1A55">
            <w:pPr>
              <w:rPr>
                <w:color w:val="333333"/>
                <w:lang w:val="en-US" w:eastAsia="en-US"/>
              </w:rPr>
            </w:pPr>
          </w:p>
        </w:tc>
      </w:tr>
      <w:tr w:rsidR="001569AA">
        <w:trPr>
          <w:trHeight w:val="839"/>
        </w:trPr>
        <w:tc>
          <w:tcPr>
            <w:tcW w:w="1384" w:type="dxa"/>
          </w:tcPr>
          <w:p w:rsidR="001569AA" w:rsidRPr="00373AFF" w:rsidRDefault="001569AA" w:rsidP="00FE1A55">
            <w:pPr>
              <w:rPr>
                <w:lang w:eastAsia="en-US"/>
              </w:rPr>
            </w:pPr>
            <w:r w:rsidRPr="00373AFF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1569AA" w:rsidRPr="003B24BC" w:rsidRDefault="001569AA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1569AA" w:rsidRPr="003B24BC" w:rsidRDefault="001569AA" w:rsidP="00FE1A5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1569AA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</w:p>
        </w:tc>
        <w:tc>
          <w:tcPr>
            <w:tcW w:w="1080" w:type="dxa"/>
          </w:tcPr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Default="001569AA" w:rsidP="003B24BC">
            <w:pPr>
              <w:jc w:val="center"/>
              <w:rPr>
                <w:color w:val="333333"/>
                <w:lang w:eastAsia="en-US"/>
              </w:rPr>
            </w:pPr>
          </w:p>
          <w:p w:rsidR="001569AA" w:rsidRPr="003B24BC" w:rsidRDefault="001569A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1569AA" w:rsidRPr="003B24BC" w:rsidRDefault="001569AA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1569AA" w:rsidRPr="00373AFF" w:rsidRDefault="001569A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235456,25</w:t>
            </w:r>
          </w:p>
        </w:tc>
        <w:tc>
          <w:tcPr>
            <w:tcW w:w="1740" w:type="dxa"/>
          </w:tcPr>
          <w:p w:rsidR="001569AA" w:rsidRPr="003B24BC" w:rsidRDefault="001569AA" w:rsidP="00FE1A55">
            <w:pPr>
              <w:rPr>
                <w:color w:val="800000"/>
                <w:lang w:eastAsia="en-US"/>
              </w:rPr>
            </w:pPr>
          </w:p>
        </w:tc>
      </w:tr>
    </w:tbl>
    <w:p w:rsidR="001569AA" w:rsidRDefault="001569AA" w:rsidP="00E77157">
      <w:pPr>
        <w:rPr>
          <w:color w:val="800000"/>
        </w:rPr>
      </w:pPr>
    </w:p>
    <w:p w:rsidR="001569AA" w:rsidRDefault="001569AA" w:rsidP="00E77157"/>
    <w:sectPr w:rsidR="001569AA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157"/>
    <w:rsid w:val="00145958"/>
    <w:rsid w:val="001569AA"/>
    <w:rsid w:val="001C026E"/>
    <w:rsid w:val="002A6899"/>
    <w:rsid w:val="0030094B"/>
    <w:rsid w:val="00373AFF"/>
    <w:rsid w:val="003A1D0D"/>
    <w:rsid w:val="003B24BC"/>
    <w:rsid w:val="003D6D1A"/>
    <w:rsid w:val="00481CC8"/>
    <w:rsid w:val="004A22E6"/>
    <w:rsid w:val="005545EB"/>
    <w:rsid w:val="00645BA6"/>
    <w:rsid w:val="00652467"/>
    <w:rsid w:val="00710F6A"/>
    <w:rsid w:val="007457B5"/>
    <w:rsid w:val="007A4C2D"/>
    <w:rsid w:val="00800405"/>
    <w:rsid w:val="00846725"/>
    <w:rsid w:val="008C5278"/>
    <w:rsid w:val="00985202"/>
    <w:rsid w:val="009E3441"/>
    <w:rsid w:val="00B45B6A"/>
    <w:rsid w:val="00C10280"/>
    <w:rsid w:val="00C45B35"/>
    <w:rsid w:val="00CA60E9"/>
    <w:rsid w:val="00CB652C"/>
    <w:rsid w:val="00D23655"/>
    <w:rsid w:val="00DF5215"/>
    <w:rsid w:val="00E21AB1"/>
    <w:rsid w:val="00E34506"/>
    <w:rsid w:val="00E46487"/>
    <w:rsid w:val="00E67689"/>
    <w:rsid w:val="00E77157"/>
    <w:rsid w:val="00FE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71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131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2014-05-13T03:48:00Z</dcterms:created>
  <dcterms:modified xsi:type="dcterms:W3CDTF">2018-05-03T08:17:00Z</dcterms:modified>
</cp:coreProperties>
</file>